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9215FA4"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63E1A">
        <w:rPr>
          <w:rFonts w:ascii="Arial Narrow" w:hAnsi="Arial Narrow" w:cs="Arial"/>
          <w:b/>
          <w:bCs/>
        </w:rPr>
        <w:t xml:space="preserve"> </w:t>
      </w:r>
      <w:r w:rsidR="00B14CC2" w:rsidRPr="00B14CC2">
        <w:rPr>
          <w:rFonts w:ascii="Arial Narrow" w:hAnsi="Arial Narrow" w:cs="Arial"/>
          <w:b/>
          <w:bCs/>
        </w:rPr>
        <w:t>0160722</w:t>
      </w:r>
      <w:r w:rsidR="00B14CC2">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24BFA1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w:t>
      </w:r>
      <w:r w:rsidR="00B029CA">
        <w:rPr>
          <w:rFonts w:ascii="Arial Narrow" w:hAnsi="Arial Narrow" w:cs="Arial"/>
          <w:color w:val="000000"/>
          <w:lang w:val="es-ES_tradnl"/>
        </w:rPr>
        <w:t>1</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6E7E08D5"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C56649" w:rsidRPr="00C56649">
        <w:rPr>
          <w:rFonts w:ascii="Arial Narrow" w:hAnsi="Arial Narrow"/>
          <w:b/>
          <w:bCs/>
        </w:rPr>
        <w:t>0016480</w:t>
      </w:r>
      <w:r w:rsidR="00614C4F" w:rsidRPr="00614C4F">
        <w:rPr>
          <w:rFonts w:ascii="Arial Narrow" w:hAnsi="Arial Narrow"/>
          <w:b/>
          <w:bCs/>
        </w:rPr>
        <w:t xml:space="preserve"> </w:t>
      </w:r>
      <w:r w:rsidR="00EC4705">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1A7B6F" w:rsidRPr="001A7B6F">
        <w:rPr>
          <w:rFonts w:ascii="Arial Narrow" w:hAnsi="Arial Narrow"/>
          <w:b/>
          <w:bCs/>
        </w:rPr>
        <w:t>MAIDA BEATRIZ OBREGON CASTILLA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1A7B6F" w:rsidRPr="001A7B6F">
        <w:rPr>
          <w:rFonts w:ascii="Arial Narrow" w:hAnsi="Arial Narrow"/>
        </w:rPr>
        <w:t>49.779.459</w:t>
      </w:r>
      <w:r w:rsidR="001A7B6F">
        <w:rPr>
          <w:rFonts w:ascii="Arial Narrow" w:hAnsi="Arial Narrow"/>
        </w:rPr>
        <w:t xml:space="preserve"> </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614C4F" w:rsidRPr="00614C4F">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1A7B6F" w:rsidRPr="001A7B6F">
        <w:rPr>
          <w:rFonts w:ascii="Arial Narrow" w:hAnsi="Arial Narrow"/>
        </w:rPr>
        <w:t xml:space="preserve">4713 </w:t>
      </w:r>
      <w:r w:rsidR="00614C4F" w:rsidRPr="00614C4F">
        <w:rPr>
          <w:rFonts w:ascii="Arial Narrow" w:hAnsi="Arial Narrow"/>
        </w:rPr>
        <w:t>de fecha 18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r w:rsidR="00EC47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4973325F"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8618F">
        <w:rPr>
          <w:rFonts w:ascii="Arial Narrow" w:hAnsi="Arial Narrow"/>
        </w:rPr>
        <w:t>17 de febrero de 2024</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4DEFC12"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1A7B6F" w:rsidRPr="001A7B6F">
        <w:rPr>
          <w:rFonts w:ascii="Arial Narrow" w:hAnsi="Arial Narrow"/>
          <w:b/>
          <w:bCs/>
        </w:rPr>
        <w:t>MAIDA BEATRIZ OBREGON CASTILLA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2DC3EB8E"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1A7B6F" w:rsidRPr="001A7B6F">
        <w:rPr>
          <w:rFonts w:ascii="Arial Narrow" w:hAnsi="Arial Narrow"/>
          <w:b/>
          <w:bCs/>
        </w:rPr>
        <w:t>MAIDA BEATRIZ OBREGON CASTILLA</w:t>
      </w:r>
      <w:r w:rsidR="001A7B6F">
        <w:rPr>
          <w:rFonts w:ascii="Arial Narrow" w:hAnsi="Arial Narrow"/>
          <w:b/>
          <w:bCs/>
        </w:rPr>
        <w:t xml:space="preserve">, </w:t>
      </w:r>
      <w:r w:rsidR="001A7B6F" w:rsidRPr="00EC50CF">
        <w:rPr>
          <w:rFonts w:ascii="Arial Narrow" w:hAnsi="Arial Narrow"/>
        </w:rPr>
        <w:t>identificad</w:t>
      </w:r>
      <w:r w:rsidR="001A7B6F">
        <w:rPr>
          <w:rFonts w:ascii="Arial Narrow" w:hAnsi="Arial Narrow"/>
        </w:rPr>
        <w:t>a</w:t>
      </w:r>
      <w:r w:rsidR="001A7B6F" w:rsidRPr="00EC50CF">
        <w:rPr>
          <w:rFonts w:ascii="Arial Narrow" w:hAnsi="Arial Narrow"/>
        </w:rPr>
        <w:t xml:space="preserve"> con cédula de ciudadanía número </w:t>
      </w:r>
      <w:r w:rsidR="001A7B6F" w:rsidRPr="001A7B6F">
        <w:rPr>
          <w:rFonts w:ascii="Arial Narrow" w:hAnsi="Arial Narrow"/>
        </w:rPr>
        <w:t>49.779.459</w:t>
      </w:r>
      <w:r w:rsidR="001A7B6F" w:rsidRPr="00073DBF">
        <w:rPr>
          <w:rFonts w:ascii="Arial Narrow" w:hAnsi="Arial Narrow"/>
        </w:rPr>
        <w:t>,</w:t>
      </w:r>
      <w:r w:rsidR="001A7B6F" w:rsidRPr="00EC50CF">
        <w:rPr>
          <w:rFonts w:ascii="Arial Narrow" w:hAnsi="Arial Narrow"/>
        </w:rPr>
        <w:t xml:space="preserve"> por la suma de</w:t>
      </w:r>
      <w:r w:rsidR="001A7B6F" w:rsidRPr="00EC50CF">
        <w:rPr>
          <w:rFonts w:ascii="Arial Narrow" w:hAnsi="Arial Narrow"/>
          <w:b/>
          <w:bCs/>
        </w:rPr>
        <w:t xml:space="preserve"> </w:t>
      </w:r>
      <w:r w:rsidR="001A7B6F" w:rsidRPr="00614C4F">
        <w:rPr>
          <w:rFonts w:ascii="Arial Narrow" w:hAnsi="Arial Narrow"/>
          <w:b/>
          <w:bCs/>
        </w:rPr>
        <w:t>DIECISEIS MILLONES CIENTO OCHO MIL SETECIENTOS CUARENTA Y SIETE PESOS M/CTE. ($16.108.747,00</w:t>
      </w:r>
      <w:r w:rsidR="001A7B6F" w:rsidRPr="0087696E">
        <w:rPr>
          <w:rFonts w:ascii="Arial Narrow" w:hAnsi="Arial Narrow"/>
          <w:b/>
          <w:bCs/>
        </w:rPr>
        <w:t>)</w:t>
      </w:r>
      <w:r w:rsidR="001A7B6F" w:rsidRPr="00EC50CF">
        <w:rPr>
          <w:rFonts w:ascii="Arial Narrow" w:hAnsi="Arial Narrow"/>
          <w:b/>
          <w:bCs/>
        </w:rPr>
        <w:t>,</w:t>
      </w:r>
      <w:r w:rsidR="001A7B6F" w:rsidRPr="00EC50CF">
        <w:rPr>
          <w:rFonts w:ascii="Arial Narrow" w:hAnsi="Arial Narrow"/>
        </w:rPr>
        <w:t xml:space="preserve"> por concepto de la obligación contenida en la</w:t>
      </w:r>
      <w:r w:rsidR="001A7B6F">
        <w:rPr>
          <w:rFonts w:ascii="Arial Narrow" w:hAnsi="Arial Narrow"/>
        </w:rPr>
        <w:t>s</w:t>
      </w:r>
      <w:r w:rsidR="001A7B6F" w:rsidRPr="00EC50CF">
        <w:rPr>
          <w:rFonts w:ascii="Arial Narrow" w:hAnsi="Arial Narrow"/>
        </w:rPr>
        <w:t xml:space="preserve"> Resoluci</w:t>
      </w:r>
      <w:r w:rsidR="001A7B6F">
        <w:rPr>
          <w:rFonts w:ascii="Arial Narrow" w:hAnsi="Arial Narrow"/>
        </w:rPr>
        <w:t xml:space="preserve">ón </w:t>
      </w:r>
      <w:r w:rsidR="001A7B6F" w:rsidRPr="001A7B6F">
        <w:rPr>
          <w:rFonts w:ascii="Arial Narrow" w:hAnsi="Arial Narrow"/>
        </w:rPr>
        <w:t xml:space="preserve">4713 </w:t>
      </w:r>
      <w:r w:rsidR="001A7B6F" w:rsidRPr="00614C4F">
        <w:rPr>
          <w:rFonts w:ascii="Arial Narrow" w:hAnsi="Arial Narrow"/>
        </w:rPr>
        <w:t>de fecha 18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10736AAC"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1A7B6F">
        <w:rPr>
          <w:rFonts w:ascii="Arial Narrow" w:hAnsi="Arial Narrow"/>
          <w:sz w:val="22"/>
          <w:szCs w:val="22"/>
        </w:rPr>
        <w:t xml:space="preserve">la señora </w:t>
      </w:r>
      <w:r w:rsidR="001A7B6F" w:rsidRPr="001A7B6F">
        <w:rPr>
          <w:rFonts w:ascii="Arial Narrow" w:hAnsi="Arial Narrow"/>
          <w:b/>
          <w:bCs/>
          <w:sz w:val="22"/>
          <w:szCs w:val="22"/>
        </w:rPr>
        <w:t xml:space="preserve">MAIDA BEATRIZ OBREGON CASTILLA, </w:t>
      </w:r>
      <w:r w:rsidR="001A7B6F" w:rsidRPr="001A7B6F">
        <w:rPr>
          <w:rFonts w:ascii="Arial Narrow" w:hAnsi="Arial Narrow"/>
          <w:sz w:val="22"/>
          <w:szCs w:val="22"/>
        </w:rPr>
        <w:t>identificada con cédula de ciudadanía número 49.779.459</w:t>
      </w:r>
      <w:r w:rsidR="009E4DAC" w:rsidRPr="001A7B6F">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E4DAC" w:rsidRPr="00614C4F">
        <w:rPr>
          <w:rFonts w:ascii="Arial Narrow" w:eastAsia="Arial MT" w:hAnsi="Arial Narrow" w:cs="Arial MT"/>
          <w:bCs/>
          <w:sz w:val="22"/>
          <w:szCs w:val="22"/>
          <w:lang w:val="es-ES" w:eastAsia="en-US"/>
        </w:rPr>
        <w:t xml:space="preserve"> Estatuto Tributario</w:t>
      </w:r>
      <w:r w:rsidR="009E4DAC" w:rsidRPr="00830C3C">
        <w:rPr>
          <w:rFonts w:ascii="Arial Narrow" w:eastAsia="Arial MT" w:hAnsi="Arial Narrow" w:cs="Arial MT"/>
          <w:bCs/>
          <w:sz w:val="22"/>
          <w:szCs w:val="22"/>
          <w:lang w:val="es-ES" w:eastAsia="en-US"/>
        </w:rPr>
        <w:t xml:space="preserve"> y</w:t>
      </w:r>
      <w:r w:rsidR="009E4DAC" w:rsidRPr="00F556ED">
        <w:rPr>
          <w:rFonts w:ascii="Arial Narrow" w:eastAsia="Arial MT" w:hAnsi="Arial Narrow" w:cs="Arial MT"/>
          <w:bCs/>
          <w:sz w:val="22"/>
          <w:szCs w:val="22"/>
          <w:lang w:val="es-ES" w:eastAsia="en-US"/>
        </w:rPr>
        <w:t>/o demás</w:t>
      </w:r>
      <w:r w:rsidR="009E4DAC" w:rsidRPr="00602F0B">
        <w:rPr>
          <w:rFonts w:ascii="Arial Narrow" w:eastAsia="Arial MT" w:hAnsi="Arial Narrow" w:cs="Arial MT"/>
          <w:bCs/>
          <w:sz w:val="22"/>
          <w:szCs w:val="22"/>
          <w:lang w:val="es-ES" w:eastAsia="en-US"/>
        </w:rPr>
        <w:t xml:space="preserve">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39BC3490"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w:t>
      </w:r>
      <w:r w:rsidR="00B029CA">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254B7AE6" w:rsidR="00B573E5" w:rsidRPr="00B573E5" w:rsidRDefault="001A7B6F" w:rsidP="001A7B6F">
      <w:pPr>
        <w:tabs>
          <w:tab w:val="left" w:pos="3375"/>
        </w:tabs>
        <w:rPr>
          <w:rFonts w:ascii="Arial Narrow" w:hAnsi="Arial Narrow"/>
          <w:sz w:val="16"/>
          <w:szCs w:val="16"/>
        </w:rPr>
      </w:pPr>
      <w:r w:rsidRPr="001A7B6F">
        <w:rPr>
          <w:rFonts w:ascii="Arial Narrow" w:hAnsi="Arial Narrow"/>
          <w:i/>
          <w:iCs/>
          <w:noProof/>
          <w:sz w:val="16"/>
          <w:szCs w:val="16"/>
        </w:rPr>
        <w:t>Expediente: 49779459-MAIDA BEATRIZ OBREGON CASTILLA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4F73F" w14:textId="77777777" w:rsidR="00595C93" w:rsidRDefault="00595C93">
      <w:r>
        <w:separator/>
      </w:r>
    </w:p>
  </w:endnote>
  <w:endnote w:type="continuationSeparator" w:id="0">
    <w:p w14:paraId="1C6898E5" w14:textId="77777777" w:rsidR="00595C93" w:rsidRDefault="0059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68BB" w14:textId="77777777" w:rsidR="00595C93" w:rsidRDefault="00595C93">
      <w:r>
        <w:separator/>
      </w:r>
    </w:p>
  </w:footnote>
  <w:footnote w:type="continuationSeparator" w:id="0">
    <w:p w14:paraId="115EB896" w14:textId="77777777" w:rsidR="00595C93" w:rsidRDefault="0059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D551C67"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B14CC2" w:rsidRPr="00B14CC2">
      <w:rPr>
        <w:rFonts w:ascii="Arial Narrow" w:hAnsi="Arial Narrow" w:cs="Arial"/>
        <w:b/>
        <w:bCs/>
      </w:rPr>
      <w:t>0160722</w:t>
    </w:r>
    <w:r w:rsidR="00A63E1A">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w:t>
    </w:r>
    <w:r w:rsidR="00B029CA">
      <w:rPr>
        <w:rFonts w:ascii="Arial Narrow" w:hAnsi="Arial Narrow" w:cs="Arial"/>
        <w:b/>
        <w:bCs/>
      </w:rPr>
      <w:t>1</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66F00"/>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355"/>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6615A"/>
    <w:rsid w:val="00171BDE"/>
    <w:rsid w:val="0017202E"/>
    <w:rsid w:val="0017221F"/>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B6F"/>
    <w:rsid w:val="001A7E9E"/>
    <w:rsid w:val="001B12B4"/>
    <w:rsid w:val="001B1CFB"/>
    <w:rsid w:val="001B3337"/>
    <w:rsid w:val="001B42A6"/>
    <w:rsid w:val="001B4BF9"/>
    <w:rsid w:val="001B4DDE"/>
    <w:rsid w:val="001B7F14"/>
    <w:rsid w:val="001C28E2"/>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4AA4"/>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0D5"/>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63DF"/>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5C93"/>
    <w:rsid w:val="00597850"/>
    <w:rsid w:val="005A02C4"/>
    <w:rsid w:val="005A1DEC"/>
    <w:rsid w:val="005A26FB"/>
    <w:rsid w:val="005A3A2B"/>
    <w:rsid w:val="005A3BCE"/>
    <w:rsid w:val="005A439B"/>
    <w:rsid w:val="005A4E13"/>
    <w:rsid w:val="005A575A"/>
    <w:rsid w:val="005A7F13"/>
    <w:rsid w:val="005A7F79"/>
    <w:rsid w:val="005B3965"/>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4C4F"/>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4D7"/>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4C78"/>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6975"/>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6F26"/>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797"/>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3C"/>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275D"/>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D7B24"/>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3E1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29CA"/>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4CC2"/>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2612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2424"/>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97F4D"/>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2A61"/>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649"/>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187"/>
    <w:rsid w:val="00C82776"/>
    <w:rsid w:val="00C83393"/>
    <w:rsid w:val="00C84095"/>
    <w:rsid w:val="00C84425"/>
    <w:rsid w:val="00C85112"/>
    <w:rsid w:val="00C85C17"/>
    <w:rsid w:val="00C8618F"/>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39E"/>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04C1"/>
    <w:rsid w:val="00CF3D3F"/>
    <w:rsid w:val="00CF4A1C"/>
    <w:rsid w:val="00CF4D8F"/>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36F86"/>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8394A"/>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4E3E"/>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705"/>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6ED"/>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856</Words>
  <Characters>4714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2025-11-21T13:31:00Z</dcterms:created>
  <dcterms:modified xsi:type="dcterms:W3CDTF">2025-11-21T20:32:00Z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